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0DAB3E1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50</w:t>
      </w:r>
      <w:r w:rsidR="00900F84">
        <w:rPr>
          <w:rFonts w:ascii="Arial" w:hAnsi="Arial" w:cs="Arial"/>
          <w:b/>
          <w:bCs/>
          <w:sz w:val="24"/>
        </w:rPr>
        <w:t>E</w:t>
      </w:r>
      <w:r w:rsidR="00E370C6">
        <w:rPr>
          <w:rFonts w:ascii="Arial" w:hAnsi="Arial" w:cs="Arial"/>
          <w:b/>
          <w:bCs/>
          <w:sz w:val="24"/>
        </w:rPr>
        <w:tab/>
      </w:r>
      <w:r w:rsidR="00A85B1F">
        <w:rPr>
          <w:rFonts w:ascii="Arial" w:hAnsi="Arial" w:cs="Arial"/>
          <w:b/>
          <w:bCs/>
          <w:sz w:val="24"/>
        </w:rPr>
        <w:t>S2-2202301</w:t>
      </w:r>
    </w:p>
    <w:p w14:paraId="31CFBF3D"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1181520F" w:rsidR="00440983" w:rsidRDefault="0092627A">
      <w:pPr>
        <w:ind w:left="2127" w:hanging="2127"/>
        <w:rPr>
          <w:rFonts w:ascii="Arial" w:hAnsi="Arial" w:cs="Arial"/>
          <w:b/>
        </w:rPr>
      </w:pPr>
      <w:r>
        <w:rPr>
          <w:rFonts w:ascii="Arial" w:hAnsi="Arial" w:cs="Arial"/>
          <w:b/>
        </w:rPr>
        <w:t>Title:</w:t>
      </w:r>
      <w:r>
        <w:rPr>
          <w:rFonts w:ascii="Arial" w:hAnsi="Arial" w:cs="Arial"/>
          <w:b/>
        </w:rPr>
        <w:tab/>
      </w:r>
      <w:r w:rsidR="00F10449">
        <w:rPr>
          <w:rFonts w:ascii="Arial" w:hAnsi="Arial" w:cs="Arial"/>
          <w:b/>
        </w:rPr>
        <w:t xml:space="preserve">KI#6 </w:t>
      </w:r>
      <w:r w:rsidR="001F54D2">
        <w:rPr>
          <w:rFonts w:ascii="Arial" w:hAnsi="Arial" w:cs="Arial"/>
          <w:b/>
        </w:rPr>
        <w:t xml:space="preserve">Solution proposal </w:t>
      </w:r>
      <w:r w:rsidR="00413B95" w:rsidRPr="00413B95">
        <w:rPr>
          <w:rFonts w:ascii="Arial" w:hAnsi="Arial" w:cs="Arial"/>
          <w:b/>
        </w:rPr>
        <w:t xml:space="preserve">Pro-active RAN burst timing preference provision </w:t>
      </w:r>
    </w:p>
    <w:p w14:paraId="0828800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4C50E90" w14:textId="270A8371" w:rsidR="00440983" w:rsidRDefault="63671836" w:rsidP="31B6D3B9">
      <w:pPr>
        <w:ind w:left="2127" w:hanging="2127"/>
        <w:rPr>
          <w:rFonts w:ascii="Arial" w:hAnsi="Arial" w:cs="Arial"/>
          <w:b/>
          <w:bCs/>
        </w:rPr>
      </w:pPr>
      <w:r w:rsidRPr="31B6D3B9">
        <w:rPr>
          <w:rFonts w:ascii="Arial" w:hAnsi="Arial" w:cs="Arial"/>
          <w:b/>
          <w:bCs/>
        </w:rPr>
        <w:t>Agenda Item:</w:t>
      </w:r>
      <w:r w:rsidR="00440983">
        <w:tab/>
      </w:r>
      <w:r w:rsidR="61EE8EDC" w:rsidRPr="31B6D3B9">
        <w:rPr>
          <w:rFonts w:ascii="Arial" w:hAnsi="Arial" w:cs="Arial"/>
          <w:b/>
          <w:bCs/>
        </w:rPr>
        <w:t>9.7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78F1B416"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633F9">
        <w:rPr>
          <w:rFonts w:ascii="Arial" w:hAnsi="Arial" w:cs="Arial"/>
          <w:i/>
        </w:rPr>
        <w:t xml:space="preserve"> #</w:t>
      </w:r>
      <w:r w:rsidR="00634591">
        <w:rPr>
          <w:rFonts w:ascii="Arial" w:hAnsi="Arial" w:cs="Arial"/>
          <w:i/>
        </w:rPr>
        <w:t>6</w:t>
      </w:r>
      <w:r w:rsidR="0079300F">
        <w:rPr>
          <w:rFonts w:ascii="Arial" w:hAnsi="Arial" w:cs="Arial"/>
          <w:i/>
        </w:rPr>
        <w:t xml:space="preserve"> “</w:t>
      </w:r>
      <w:r w:rsidR="00634591">
        <w:rPr>
          <w:rFonts w:ascii="Arial" w:hAnsi="Arial" w:cs="Arial"/>
          <w:i/>
        </w:rPr>
        <w:t>Adapting downstream scheduling based on RAN feedback for low latency communication</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535AFA96" w14:textId="77777777" w:rsidR="00EC5C31" w:rsidRDefault="00060E04" w:rsidP="00060E04">
      <w:pPr>
        <w:pStyle w:val="Heading1"/>
      </w:pPr>
      <w:r>
        <w:t>Discussion</w:t>
      </w:r>
    </w:p>
    <w:p w14:paraId="644C267B" w14:textId="572FE1B3" w:rsidR="00900F84" w:rsidRDefault="00817199" w:rsidP="00817199">
      <w:r>
        <w:t xml:space="preserve">The SA2#149-e -meeting agreed a key issue (KI) #6 </w:t>
      </w:r>
      <w:r w:rsidRPr="00817199">
        <w:rPr>
          <w:i/>
        </w:rPr>
        <w:t xml:space="preserve">“Adapting downstream scheduling based on RAN feedback for low latency communication” </w:t>
      </w:r>
      <w:r w:rsidRPr="00817199">
        <w:t>for</w:t>
      </w:r>
      <w:r>
        <w:t xml:space="preserve"> a </w:t>
      </w:r>
      <w:r w:rsidR="00D464DE">
        <w:t>WT</w:t>
      </w:r>
      <w:r>
        <w:t>#3.2. The KI description identifies following objective.</w:t>
      </w:r>
    </w:p>
    <w:p w14:paraId="204D7BFC" w14:textId="302B4823" w:rsidR="00900F84" w:rsidRPr="000E5B4C" w:rsidRDefault="000E5B4C" w:rsidP="000E5B4C">
      <w:pPr>
        <w:pStyle w:val="B1"/>
        <w:numPr>
          <w:ilvl w:val="0"/>
          <w:numId w:val="14"/>
        </w:numPr>
        <w:rPr>
          <w:i/>
          <w:iCs/>
        </w:rPr>
      </w:pPr>
      <w:r>
        <w:rPr>
          <w:i/>
          <w:iCs/>
        </w:rPr>
        <w:t>“</w:t>
      </w:r>
      <w:r w:rsidRPr="000E5B4C">
        <w:rPr>
          <w:i/>
          <w:iCs/>
        </w:rPr>
        <w:t>How to enable the RAN to provide feedback to application for low latency communication (</w:t>
      </w:r>
      <w:proofErr w:type="gramStart"/>
      <w:r w:rsidRPr="000E5B4C">
        <w:rPr>
          <w:i/>
          <w:iCs/>
        </w:rPr>
        <w:t>e.g.</w:t>
      </w:r>
      <w:proofErr w:type="gramEnd"/>
      <w:r w:rsidRPr="000E5B4C">
        <w:rPr>
          <w:i/>
          <w:iCs/>
        </w:rPr>
        <w:t xml:space="preserve"> for application to consider DL packet transmission time slots to avoid buffering in the RAN) for this purpose.</w:t>
      </w:r>
      <w:r w:rsidR="008F382F">
        <w:rPr>
          <w:i/>
          <w:iCs/>
        </w:rPr>
        <w:t>”</w:t>
      </w:r>
    </w:p>
    <w:p w14:paraId="579A2340" w14:textId="54A37881" w:rsidR="00900F84" w:rsidRDefault="00B02C57" w:rsidP="00060E04">
      <w:r>
        <w:t xml:space="preserve">To address </w:t>
      </w:r>
      <w:r w:rsidR="000E5B4C">
        <w:t>it</w:t>
      </w:r>
      <w:r>
        <w:t>, the following solution is proposed for TR 23.700-25</w:t>
      </w:r>
      <w:r w:rsidR="007633F9">
        <w:t>.</w:t>
      </w:r>
    </w:p>
    <w:p w14:paraId="4F472AA3" w14:textId="77777777" w:rsidR="00EC5C31" w:rsidRDefault="00EC5C31" w:rsidP="00EC5C31">
      <w:pPr>
        <w:pStyle w:val="Heading1"/>
      </w:pPr>
      <w:r>
        <w:t>Proposal</w:t>
      </w:r>
    </w:p>
    <w:p w14:paraId="1ECF1238" w14:textId="10B9EC27" w:rsidR="00EC5C31" w:rsidRDefault="00EC5C31" w:rsidP="00EC5C31">
      <w:r>
        <w:t xml:space="preserve">It is proposed to add the following </w:t>
      </w:r>
      <w:r w:rsidR="008239CF">
        <w:t>solution</w:t>
      </w:r>
      <w:r w:rsidR="00060E04">
        <w:t xml:space="preserve"> to </w:t>
      </w:r>
      <w:r w:rsidR="008239CF">
        <w:t>TR 23.700-25</w:t>
      </w:r>
      <w:r w:rsidR="00594714">
        <w:t>.</w:t>
      </w:r>
    </w:p>
    <w:p w14:paraId="08FAA306" w14:textId="1391EA03" w:rsidR="009B067A" w:rsidRDefault="01C3CE53" w:rsidP="31B6D3B9">
      <w:pPr>
        <w:rPr>
          <w:color w:val="FF0000"/>
          <w:sz w:val="40"/>
          <w:szCs w:val="40"/>
        </w:rPr>
      </w:pPr>
      <w:r w:rsidRPr="31B6D3B9">
        <w:rPr>
          <w:color w:val="FF0000"/>
          <w:sz w:val="40"/>
          <w:szCs w:val="40"/>
        </w:rPr>
        <w:t>*** Start of changes (all new text)</w:t>
      </w:r>
      <w:r w:rsidR="1688E3AF" w:rsidRPr="31B6D3B9">
        <w:rPr>
          <w:color w:val="FF0000"/>
          <w:sz w:val="40"/>
          <w:szCs w:val="40"/>
        </w:rPr>
        <w:t xml:space="preserve"> </w:t>
      </w:r>
      <w:r w:rsidRPr="31B6D3B9">
        <w:rPr>
          <w:color w:val="FF0000"/>
          <w:sz w:val="40"/>
          <w:szCs w:val="40"/>
        </w:rPr>
        <w:t>***</w:t>
      </w:r>
    </w:p>
    <w:p w14:paraId="1ECD5C66" w14:textId="4D044FC6" w:rsidR="000D69A3" w:rsidRPr="00654378" w:rsidRDefault="000D69A3" w:rsidP="000D69A3">
      <w:pPr>
        <w:pStyle w:val="Heading2"/>
      </w:pPr>
      <w:bookmarkStart w:id="1" w:name="_Toc26431242"/>
      <w:bookmarkStart w:id="2" w:name="_Toc30694640"/>
      <w:bookmarkStart w:id="3" w:name="_Toc31096554"/>
      <w:r w:rsidRPr="00654378">
        <w:t>6.</w:t>
      </w:r>
      <w:r>
        <w:t>X</w:t>
      </w:r>
      <w:r w:rsidRPr="00654378">
        <w:tab/>
        <w:t>Solution #</w:t>
      </w:r>
      <w:r>
        <w:t>X</w:t>
      </w:r>
      <w:r w:rsidR="00195F75">
        <w:t>:</w:t>
      </w:r>
      <w:r w:rsidRPr="00654378">
        <w:t xml:space="preserve"> </w:t>
      </w:r>
      <w:bookmarkEnd w:id="1"/>
      <w:bookmarkEnd w:id="2"/>
      <w:bookmarkEnd w:id="3"/>
      <w:r>
        <w:t>Pro-active RAN burst timing preference provision</w:t>
      </w:r>
    </w:p>
    <w:p w14:paraId="475E738B" w14:textId="77777777" w:rsidR="000D69A3" w:rsidRDefault="000D69A3" w:rsidP="000D69A3">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0D838812" w14:textId="5BEE451C" w:rsidR="000D69A3" w:rsidRDefault="46B3A8E4" w:rsidP="000D69A3">
      <w:pPr>
        <w:kinsoku w:val="0"/>
        <w:rPr>
          <w:lang w:val="en-US"/>
        </w:rPr>
      </w:pPr>
      <w:r w:rsidRPr="480D7BF5">
        <w:rPr>
          <w:lang w:val="en-US"/>
        </w:rPr>
        <w:t xml:space="preserve">This solution enables </w:t>
      </w:r>
      <w:r w:rsidR="2CC9BF04" w:rsidRPr="480D7BF5">
        <w:rPr>
          <w:lang w:val="en-US"/>
        </w:rPr>
        <w:t>AF</w:t>
      </w:r>
      <w:r w:rsidRPr="480D7BF5">
        <w:rPr>
          <w:lang w:val="en-US"/>
        </w:rPr>
        <w:t xml:space="preserve"> to configure burst transmission scheduling (transmission time and/or periodicity) optimally considering </w:t>
      </w:r>
      <w:r w:rsidR="0D656263" w:rsidRPr="480D7BF5">
        <w:rPr>
          <w:lang w:val="en-US"/>
        </w:rPr>
        <w:t xml:space="preserve">the </w:t>
      </w:r>
      <w:r w:rsidRPr="480D7BF5">
        <w:rPr>
          <w:lang w:val="en-US"/>
        </w:rPr>
        <w:t xml:space="preserve">radio configuration. This is achieved by signaling RAN burst timing preferences pro-actively to AF at the time of QoS configuration phase. </w:t>
      </w:r>
    </w:p>
    <w:p w14:paraId="0A07D596" w14:textId="5EDE35D0" w:rsidR="000D69A3" w:rsidRPr="00283930" w:rsidRDefault="000D69A3" w:rsidP="000D69A3">
      <w:pPr>
        <w:kinsoku w:val="0"/>
        <w:rPr>
          <w:color w:val="ED7D31" w:themeColor="accent2"/>
          <w:lang w:val="en-US"/>
        </w:rPr>
      </w:pPr>
    </w:p>
    <w:p w14:paraId="69999410" w14:textId="77777777" w:rsidR="000D69A3" w:rsidRPr="00654378" w:rsidRDefault="000D69A3" w:rsidP="000D69A3">
      <w:pPr>
        <w:pStyle w:val="Heading3"/>
        <w:ind w:left="0" w:firstLine="0"/>
        <w:rPr>
          <w:lang w:eastAsia="ko-KR"/>
        </w:rPr>
      </w:pPr>
      <w:bookmarkStart w:id="8" w:name="_Toc26386438"/>
      <w:bookmarkStart w:id="9" w:name="_Toc26431244"/>
      <w:bookmarkStart w:id="10" w:name="_Toc30694642"/>
      <w:bookmarkStart w:id="11"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8"/>
      <w:bookmarkEnd w:id="9"/>
      <w:bookmarkEnd w:id="10"/>
      <w:bookmarkEnd w:id="11"/>
    </w:p>
    <w:p w14:paraId="43D208F9" w14:textId="77777777" w:rsidR="000D69A3" w:rsidRDefault="000D69A3" w:rsidP="000D69A3">
      <w:pPr>
        <w:rPr>
          <w:rFonts w:eastAsiaTheme="minorEastAsia"/>
          <w:lang w:eastAsia="zh-CN"/>
        </w:rPr>
      </w:pPr>
      <w:r w:rsidRPr="00654378">
        <w:rPr>
          <w:rFonts w:eastAsiaTheme="minorEastAsia"/>
          <w:lang w:eastAsia="zh-CN"/>
        </w:rPr>
        <w:t>This solution is based on the following principles:</w:t>
      </w:r>
    </w:p>
    <w:p w14:paraId="6BAF0628" w14:textId="5B7EE68E" w:rsidR="000D69A3" w:rsidRDefault="000D69A3" w:rsidP="000D69A3">
      <w:pPr>
        <w:pStyle w:val="B1"/>
        <w:numPr>
          <w:ilvl w:val="0"/>
          <w:numId w:val="11"/>
        </w:numPr>
        <w:rPr>
          <w:lang w:eastAsia="zh-CN"/>
        </w:rPr>
      </w:pPr>
      <w:r>
        <w:rPr>
          <w:lang w:eastAsia="zh-CN"/>
        </w:rPr>
        <w:t>The AF indicates its burst timing ad</w:t>
      </w:r>
      <w:r w:rsidR="00413B95">
        <w:rPr>
          <w:lang w:eastAsia="zh-CN"/>
        </w:rPr>
        <w:t>aptation</w:t>
      </w:r>
      <w:r>
        <w:rPr>
          <w:lang w:eastAsia="zh-CN"/>
        </w:rPr>
        <w:t xml:space="preserve"> capabilities in QoS request together with the TSC stream characteristics to TSCTSF. The TSCTSF sends burst timing </w:t>
      </w:r>
      <w:r w:rsidR="004E5ED2">
        <w:rPr>
          <w:lang w:eastAsia="zh-CN"/>
        </w:rPr>
        <w:t xml:space="preserve">adaption </w:t>
      </w:r>
      <w:r>
        <w:rPr>
          <w:lang w:eastAsia="zh-CN"/>
        </w:rPr>
        <w:t xml:space="preserve">capabilities in TSCAC to the PCF. </w:t>
      </w:r>
    </w:p>
    <w:p w14:paraId="348C143C" w14:textId="7A5F5621" w:rsidR="000D69A3" w:rsidRDefault="46B3A8E4" w:rsidP="000D69A3">
      <w:pPr>
        <w:pStyle w:val="B1"/>
        <w:numPr>
          <w:ilvl w:val="1"/>
          <w:numId w:val="11"/>
        </w:numPr>
        <w:rPr>
          <w:lang w:eastAsia="zh-CN"/>
        </w:rPr>
      </w:pPr>
      <w:r w:rsidRPr="480D7BF5">
        <w:rPr>
          <w:lang w:eastAsia="zh-CN"/>
        </w:rPr>
        <w:t xml:space="preserve">The application may be capable </w:t>
      </w:r>
      <w:r w:rsidR="1F9AC4CA" w:rsidRPr="480D7BF5">
        <w:rPr>
          <w:lang w:eastAsia="zh-CN"/>
        </w:rPr>
        <w:t xml:space="preserve">of </w:t>
      </w:r>
      <w:r w:rsidR="7609541D" w:rsidRPr="480D7BF5">
        <w:rPr>
          <w:lang w:eastAsia="zh-CN"/>
        </w:rPr>
        <w:t>adapting</w:t>
      </w:r>
      <w:r w:rsidR="5713FF84" w:rsidRPr="480D7BF5">
        <w:rPr>
          <w:lang w:eastAsia="zh-CN"/>
        </w:rPr>
        <w:t xml:space="preserve"> </w:t>
      </w:r>
      <w:r w:rsidRPr="480D7BF5">
        <w:rPr>
          <w:lang w:eastAsia="zh-CN"/>
        </w:rPr>
        <w:t xml:space="preserve">burst sending time and/or burst periodicity </w:t>
      </w:r>
      <w:r w:rsidR="02B13264" w:rsidRPr="480D7BF5">
        <w:rPr>
          <w:lang w:eastAsia="zh-CN"/>
        </w:rPr>
        <w:t xml:space="preserve">proactively </w:t>
      </w:r>
      <w:r w:rsidRPr="480D7BF5">
        <w:rPr>
          <w:lang w:eastAsia="zh-CN"/>
        </w:rPr>
        <w:t>based on the feedback.</w:t>
      </w:r>
    </w:p>
    <w:p w14:paraId="7CF10441" w14:textId="48E506F3" w:rsidR="000D69A3" w:rsidRPr="00654378" w:rsidRDefault="000D69A3" w:rsidP="000D69A3">
      <w:pPr>
        <w:pStyle w:val="B1"/>
        <w:numPr>
          <w:ilvl w:val="0"/>
          <w:numId w:val="11"/>
        </w:numPr>
        <w:rPr>
          <w:lang w:eastAsia="zh-CN"/>
        </w:rPr>
      </w:pPr>
      <w:r>
        <w:rPr>
          <w:lang w:eastAsia="zh-CN"/>
        </w:rPr>
        <w:t xml:space="preserve">The SMF receives the TSCAC including burst timing </w:t>
      </w:r>
      <w:r w:rsidR="00413B95">
        <w:rPr>
          <w:lang w:eastAsia="zh-CN"/>
        </w:rPr>
        <w:t>adaptation</w:t>
      </w:r>
      <w:r>
        <w:rPr>
          <w:lang w:eastAsia="zh-CN"/>
        </w:rPr>
        <w:t xml:space="preserve"> capability from the PCF and sends it to </w:t>
      </w:r>
      <w:r w:rsidR="00D464DE">
        <w:rPr>
          <w:lang w:eastAsia="zh-CN"/>
        </w:rPr>
        <w:t xml:space="preserve">the </w:t>
      </w:r>
      <w:r>
        <w:rPr>
          <w:lang w:eastAsia="zh-CN"/>
        </w:rPr>
        <w:t xml:space="preserve">RAN in TSCAI. </w:t>
      </w:r>
    </w:p>
    <w:p w14:paraId="453D363D" w14:textId="080B8791" w:rsidR="000D69A3" w:rsidRDefault="000D69A3" w:rsidP="000D69A3">
      <w:pPr>
        <w:pStyle w:val="B1"/>
        <w:numPr>
          <w:ilvl w:val="0"/>
          <w:numId w:val="11"/>
        </w:numPr>
        <w:rPr>
          <w:lang w:eastAsia="zh-CN"/>
        </w:rPr>
      </w:pPr>
      <w:r w:rsidRPr="480D7BF5">
        <w:rPr>
          <w:lang w:eastAsia="zh-CN"/>
        </w:rPr>
        <w:lastRenderedPageBreak/>
        <w:t xml:space="preserve">For a given UE, the RAN node derives </w:t>
      </w:r>
      <w:r w:rsidR="00F56936" w:rsidRPr="480D7BF5">
        <w:rPr>
          <w:lang w:eastAsia="zh-CN"/>
        </w:rPr>
        <w:t xml:space="preserve">the </w:t>
      </w:r>
      <w:r w:rsidRPr="480D7BF5">
        <w:rPr>
          <w:lang w:eastAsia="zh-CN"/>
        </w:rPr>
        <w:t xml:space="preserve">preferred time window for burst arrival taking </w:t>
      </w:r>
      <w:r w:rsidR="00183F9E" w:rsidRPr="480D7BF5">
        <w:rPr>
          <w:lang w:eastAsia="zh-CN"/>
        </w:rPr>
        <w:t xml:space="preserve">at least </w:t>
      </w:r>
      <w:r w:rsidRPr="480D7BF5">
        <w:rPr>
          <w:lang w:eastAsia="zh-CN"/>
        </w:rPr>
        <w:t xml:space="preserve">radio configuration and radio resource status into account and communicates </w:t>
      </w:r>
      <w:r w:rsidR="00F56936" w:rsidRPr="480D7BF5">
        <w:rPr>
          <w:lang w:eastAsia="zh-CN"/>
        </w:rPr>
        <w:t xml:space="preserve">the </w:t>
      </w:r>
      <w:r w:rsidRPr="480D7BF5">
        <w:rPr>
          <w:lang w:eastAsia="zh-CN"/>
        </w:rPr>
        <w:t xml:space="preserve">derived burst timing preferences to 5GC. </w:t>
      </w:r>
      <w:r w:rsidR="00F56936" w:rsidRPr="480D7BF5">
        <w:rPr>
          <w:lang w:eastAsia="zh-CN"/>
        </w:rPr>
        <w:t xml:space="preserve">RAN </w:t>
      </w:r>
      <w:r w:rsidRPr="480D7BF5">
        <w:rPr>
          <w:lang w:eastAsia="zh-CN"/>
        </w:rPr>
        <w:t>burst timing preferences include burst arrival window (</w:t>
      </w:r>
      <w:r w:rsidRPr="480D7BF5">
        <w:rPr>
          <w:rFonts w:eastAsia="Arial" w:cs="Arial"/>
        </w:rPr>
        <w:t>BAW) in absolute time and burst periodicity separately for UL and DL.</w:t>
      </w:r>
    </w:p>
    <w:p w14:paraId="5856891E" w14:textId="1F16A50D" w:rsidR="000D69A3" w:rsidRDefault="65719682" w:rsidP="000D69A3">
      <w:pPr>
        <w:pStyle w:val="B1"/>
        <w:numPr>
          <w:ilvl w:val="0"/>
          <w:numId w:val="11"/>
        </w:numPr>
        <w:rPr>
          <w:lang w:eastAsia="zh-CN"/>
        </w:rPr>
      </w:pPr>
      <w:r w:rsidRPr="2E432743">
        <w:rPr>
          <w:lang w:eastAsia="zh-CN"/>
        </w:rPr>
        <w:t xml:space="preserve">The </w:t>
      </w:r>
      <w:r w:rsidR="46B3A8E4" w:rsidRPr="2E432743">
        <w:rPr>
          <w:lang w:eastAsia="zh-CN"/>
        </w:rPr>
        <w:t xml:space="preserve">SMF translates the (absolute time) burst arrival window from 5G clock to external clock (depending on AF time domain) and from RAN reference point to 5G ingress reference point considering the clock drift between the 5G clock and external clock, UE/DS-TT residence time and CN PDB. </w:t>
      </w:r>
      <w:r w:rsidRPr="2E432743">
        <w:rPr>
          <w:lang w:eastAsia="zh-CN"/>
        </w:rPr>
        <w:t xml:space="preserve">The </w:t>
      </w:r>
      <w:r w:rsidR="46B3A8E4" w:rsidRPr="2E432743">
        <w:rPr>
          <w:lang w:eastAsia="zh-CN"/>
        </w:rPr>
        <w:t>SMF forwards the preferred 5G Ingress BAW and preferred periodicity for UL and DL along with UE</w:t>
      </w:r>
      <w:r w:rsidR="013A7684" w:rsidRPr="2E432743">
        <w:rPr>
          <w:lang w:eastAsia="zh-CN"/>
        </w:rPr>
        <w:t>/</w:t>
      </w:r>
      <w:r w:rsidR="46B3A8E4" w:rsidRPr="2E432743">
        <w:rPr>
          <w:lang w:eastAsia="zh-CN"/>
        </w:rPr>
        <w:t xml:space="preserve">DS-TT residence time to the PCF. </w:t>
      </w:r>
    </w:p>
    <w:p w14:paraId="0AD71E44" w14:textId="22174C43" w:rsidR="000D69A3" w:rsidRDefault="007E1FED" w:rsidP="000D69A3">
      <w:pPr>
        <w:pStyle w:val="B1"/>
        <w:numPr>
          <w:ilvl w:val="0"/>
          <w:numId w:val="10"/>
        </w:numPr>
        <w:rPr>
          <w:lang w:eastAsia="zh-CN"/>
        </w:rPr>
      </w:pPr>
      <w:r>
        <w:rPr>
          <w:lang w:eastAsia="zh-CN"/>
        </w:rPr>
        <w:t>The TSCTSF receives burst</w:t>
      </w:r>
      <w:r w:rsidR="000D69A3">
        <w:rPr>
          <w:lang w:eastAsia="zh-CN"/>
        </w:rPr>
        <w:t xml:space="preserve"> timing preferences (BAW and periodicity) </w:t>
      </w:r>
      <w:r>
        <w:rPr>
          <w:lang w:eastAsia="zh-CN"/>
        </w:rPr>
        <w:t>from the PCF</w:t>
      </w:r>
      <w:r w:rsidR="000D69A3">
        <w:rPr>
          <w:lang w:eastAsia="zh-CN"/>
        </w:rPr>
        <w:t>. The TSCTSF may derive exact 5G ingress burst arrival times from the wider burst arrival window from the RAN node. Optionally, TSCTSF may also coordinate that BATs of different streams using the same RAN node.</w:t>
      </w:r>
    </w:p>
    <w:p w14:paraId="0E9F5482" w14:textId="77777777" w:rsidR="000D69A3" w:rsidRDefault="000D69A3" w:rsidP="000D69A3">
      <w:pPr>
        <w:pStyle w:val="B1"/>
        <w:numPr>
          <w:ilvl w:val="0"/>
          <w:numId w:val="10"/>
        </w:numPr>
        <w:rPr>
          <w:lang w:eastAsia="zh-CN"/>
        </w:rPr>
      </w:pPr>
      <w:r>
        <w:rPr>
          <w:lang w:eastAsia="zh-CN"/>
        </w:rPr>
        <w:t>The TSCTSF forwards burst timing preferences to the AF.</w:t>
      </w:r>
    </w:p>
    <w:p w14:paraId="1179A9B7" w14:textId="424DF3F6" w:rsidR="000D69A3" w:rsidRPr="00283930" w:rsidRDefault="000D69A3" w:rsidP="000D69A3">
      <w:pPr>
        <w:pStyle w:val="B1"/>
        <w:ind w:left="284" w:firstLine="0"/>
        <w:rPr>
          <w:color w:val="FF0000"/>
          <w:lang w:eastAsia="zh-CN"/>
        </w:rPr>
      </w:pPr>
    </w:p>
    <w:p w14:paraId="03708496" w14:textId="77777777" w:rsidR="000D69A3" w:rsidRDefault="000D69A3" w:rsidP="000D69A3">
      <w:pPr>
        <w:pStyle w:val="Heading3"/>
      </w:pPr>
      <w:bookmarkStart w:id="12" w:name="_Toc26386439"/>
      <w:bookmarkStart w:id="13" w:name="_Toc26431245"/>
      <w:bookmarkStart w:id="14" w:name="_Toc30694643"/>
      <w:bookmarkStart w:id="15" w:name="_Toc31096557"/>
      <w:r w:rsidRPr="00654378">
        <w:t>6.</w:t>
      </w:r>
      <w:r>
        <w:t>X</w:t>
      </w:r>
      <w:r w:rsidRPr="00654378">
        <w:t>.3</w:t>
      </w:r>
      <w:r w:rsidRPr="00654378">
        <w:tab/>
        <w:t>Procedures</w:t>
      </w:r>
      <w:bookmarkEnd w:id="12"/>
      <w:bookmarkEnd w:id="13"/>
      <w:bookmarkEnd w:id="14"/>
      <w:bookmarkEnd w:id="15"/>
    </w:p>
    <w:p w14:paraId="0E9B1D53" w14:textId="20125D4C" w:rsidR="000D69A3" w:rsidRDefault="65719682" w:rsidP="000D69A3">
      <w:r>
        <w:t>As shown in figure below, t</w:t>
      </w:r>
      <w:r w:rsidR="46B3A8E4">
        <w:t>he solution utilizes existing procedures. Mainly following enhancements are proposed:</w:t>
      </w:r>
    </w:p>
    <w:p w14:paraId="6FC0C0C8" w14:textId="73D8EC6D" w:rsidR="000D69A3" w:rsidRDefault="000D69A3" w:rsidP="000D69A3">
      <w:pPr>
        <w:pStyle w:val="B1"/>
        <w:numPr>
          <w:ilvl w:val="0"/>
          <w:numId w:val="12"/>
        </w:numPr>
      </w:pPr>
      <w:r>
        <w:t>The AF session with requested QoS procedure (</w:t>
      </w:r>
      <w:r w:rsidR="005802C7">
        <w:t xml:space="preserve">clause </w:t>
      </w:r>
      <w:r>
        <w:t xml:space="preserve">4.15.6.6 in TS 23.502) is used for </w:t>
      </w:r>
      <w:proofErr w:type="gramStart"/>
      <w:r>
        <w:t>burst</w:t>
      </w:r>
      <w:proofErr w:type="gramEnd"/>
      <w:r>
        <w:t xml:space="preserve"> timing ad</w:t>
      </w:r>
      <w:r w:rsidR="00413B95">
        <w:t>aptation</w:t>
      </w:r>
      <w:r>
        <w:t xml:space="preserve"> capability </w:t>
      </w:r>
      <w:r w:rsidR="008F382F">
        <w:t>signalling</w:t>
      </w:r>
      <w:r>
        <w:t xml:space="preserve"> from AF to PCF. </w:t>
      </w:r>
    </w:p>
    <w:p w14:paraId="50B0AB5F" w14:textId="4772D735" w:rsidR="000D69A3" w:rsidRDefault="00530553" w:rsidP="000D69A3">
      <w:pPr>
        <w:pStyle w:val="B1"/>
        <w:numPr>
          <w:ilvl w:val="1"/>
          <w:numId w:val="12"/>
        </w:numPr>
      </w:pPr>
      <w:r>
        <w:t xml:space="preserve">The TSCTSF includes the </w:t>
      </w:r>
      <w:r w:rsidR="00060E20">
        <w:t xml:space="preserve">burst timing </w:t>
      </w:r>
      <w:r w:rsidR="00413B95">
        <w:t>adaptation</w:t>
      </w:r>
      <w:r>
        <w:t xml:space="preserve"> capabilities in TSCAC.  </w:t>
      </w:r>
    </w:p>
    <w:p w14:paraId="24AB38F3" w14:textId="1BB6F083" w:rsidR="000D69A3" w:rsidRDefault="000D69A3" w:rsidP="000D69A3">
      <w:pPr>
        <w:pStyle w:val="B1"/>
        <w:numPr>
          <w:ilvl w:val="0"/>
          <w:numId w:val="12"/>
        </w:numPr>
      </w:pPr>
      <w:r>
        <w:t xml:space="preserve">The burst timing </w:t>
      </w:r>
      <w:r w:rsidR="00413B95">
        <w:t>adaptation</w:t>
      </w:r>
      <w:r>
        <w:t xml:space="preserve"> capability is forwarded to RAN </w:t>
      </w:r>
      <w:r w:rsidR="00060E20">
        <w:t xml:space="preserve">by reusing </w:t>
      </w:r>
      <w:r>
        <w:t xml:space="preserve">PDU session modification procedure. The PDU session modification procedure is also used for RAN timing preference signalling to the PCF. </w:t>
      </w:r>
    </w:p>
    <w:p w14:paraId="78E0E4EA" w14:textId="1A71B34A" w:rsidR="00530553" w:rsidRDefault="00530553" w:rsidP="00530553">
      <w:pPr>
        <w:pStyle w:val="B1"/>
        <w:numPr>
          <w:ilvl w:val="1"/>
          <w:numId w:val="12"/>
        </w:numPr>
      </w:pPr>
      <w:r>
        <w:t xml:space="preserve">The SMF derives the TSCAI and includes the burst timing </w:t>
      </w:r>
      <w:r w:rsidR="00CE4ED0">
        <w:t xml:space="preserve">adaptation </w:t>
      </w:r>
      <w:r>
        <w:t>capabilities in TSCAI</w:t>
      </w:r>
      <w:r w:rsidR="009C78AA">
        <w:t>.</w:t>
      </w:r>
    </w:p>
    <w:p w14:paraId="595E9888" w14:textId="5435866A" w:rsidR="00530553" w:rsidRDefault="00530553" w:rsidP="00530553">
      <w:pPr>
        <w:pStyle w:val="B1"/>
        <w:numPr>
          <w:ilvl w:val="1"/>
          <w:numId w:val="12"/>
        </w:numPr>
      </w:pPr>
      <w:r>
        <w:t>The RAN derives RAN burst timing preferences (preferred RAN BA</w:t>
      </w:r>
      <w:r w:rsidR="009213EE">
        <w:t>W</w:t>
      </w:r>
      <w:r>
        <w:t xml:space="preserve"> and periodicity) </w:t>
      </w:r>
      <w:r w:rsidR="00FD4FCA">
        <w:t xml:space="preserve">based on </w:t>
      </w:r>
      <w:r>
        <w:t xml:space="preserve">the radio configuration </w:t>
      </w:r>
      <w:r w:rsidR="00FD4FCA">
        <w:t xml:space="preserve">and radio resource </w:t>
      </w:r>
      <w:proofErr w:type="gramStart"/>
      <w:r w:rsidR="00FD4FCA">
        <w:t xml:space="preserve">status, </w:t>
      </w:r>
      <w:r>
        <w:t>and</w:t>
      </w:r>
      <w:proofErr w:type="gramEnd"/>
      <w:r>
        <w:t xml:space="preserve"> performs admission control. RAN communicates </w:t>
      </w:r>
      <w:r w:rsidR="00884DB2">
        <w:t xml:space="preserve">the derived </w:t>
      </w:r>
      <w:r>
        <w:t xml:space="preserve">timing preferences to </w:t>
      </w:r>
      <w:r w:rsidR="009213EE">
        <w:t>SMF (through AMF).</w:t>
      </w:r>
    </w:p>
    <w:p w14:paraId="1736DE7F" w14:textId="1866B0C4" w:rsidR="009213EE" w:rsidRDefault="009213EE" w:rsidP="00530553">
      <w:pPr>
        <w:pStyle w:val="B1"/>
        <w:numPr>
          <w:ilvl w:val="1"/>
          <w:numId w:val="12"/>
        </w:numPr>
      </w:pPr>
      <w:r>
        <w:t xml:space="preserve">The SMF translates RAN BAW to 5GS ingress BAW and signals RAN preferences to PCF. </w:t>
      </w:r>
    </w:p>
    <w:p w14:paraId="57B48929" w14:textId="1BC5D040" w:rsidR="000D69A3" w:rsidRDefault="000D69A3" w:rsidP="000D69A3">
      <w:pPr>
        <w:pStyle w:val="B1"/>
        <w:numPr>
          <w:ilvl w:val="0"/>
          <w:numId w:val="12"/>
        </w:numPr>
      </w:pPr>
      <w:r>
        <w:t xml:space="preserve">The notification procedures are utilized for </w:t>
      </w:r>
      <w:r w:rsidR="00D039C3">
        <w:t xml:space="preserve">burst </w:t>
      </w:r>
      <w:r>
        <w:t xml:space="preserve">timing preference signalling from PCF to TSCTSF and from TSCTSF to AF. </w:t>
      </w:r>
    </w:p>
    <w:p w14:paraId="029CE883" w14:textId="5395185B" w:rsidR="009213EE" w:rsidRDefault="007E1FED" w:rsidP="009213EE">
      <w:pPr>
        <w:pStyle w:val="B1"/>
        <w:numPr>
          <w:ilvl w:val="1"/>
          <w:numId w:val="12"/>
        </w:numPr>
      </w:pPr>
      <w:r>
        <w:t>T</w:t>
      </w:r>
      <w:r w:rsidR="009213EE">
        <w:t xml:space="preserve">he TSCTSF derives exact BAT from the BAW and includes BAT into to the NEF. </w:t>
      </w:r>
    </w:p>
    <w:p w14:paraId="43FEBD4A" w14:textId="24726C86" w:rsidR="000D69A3" w:rsidRDefault="000D69A3" w:rsidP="000D69A3"/>
    <w:p w14:paraId="360CD15F" w14:textId="3EA63D4B" w:rsidR="00075AFF" w:rsidRDefault="00075AFF" w:rsidP="000D69A3">
      <w:r>
        <w:object w:dxaOrig="18191" w:dyaOrig="10481" w14:anchorId="45170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7.5pt" o:ole="">
            <v:imagedata r:id="rId13" o:title=""/>
          </v:shape>
          <o:OLEObject Type="Embed" ProgID="Visio.Drawing.15" ShapeID="_x0000_i1025" DrawAspect="Content" ObjectID="_1710067790" r:id="rId14"/>
        </w:object>
      </w:r>
    </w:p>
    <w:p w14:paraId="0A8A3693" w14:textId="279340F6" w:rsidR="00075AFF" w:rsidRPr="000B4F04" w:rsidRDefault="00075AFF" w:rsidP="000D69A3">
      <w:r>
        <w:t>Figure 6.X.3.1-1 Procedure for AF requested QoS with burst timing adaptation.</w:t>
      </w:r>
    </w:p>
    <w:p w14:paraId="1EB0A018" w14:textId="77777777" w:rsidR="000D69A3" w:rsidRDefault="000D69A3" w:rsidP="000D69A3">
      <w:pPr>
        <w:pStyle w:val="Heading3"/>
      </w:pPr>
      <w:bookmarkStart w:id="16" w:name="_Toc26386440"/>
      <w:bookmarkStart w:id="17" w:name="_Toc26431246"/>
      <w:bookmarkStart w:id="18" w:name="_Toc30694644"/>
      <w:bookmarkStart w:id="19" w:name="_Toc31096558"/>
      <w:r w:rsidRPr="00654378">
        <w:t>6.</w:t>
      </w:r>
      <w:r>
        <w:t>X</w:t>
      </w:r>
      <w:r w:rsidRPr="00654378">
        <w:t>.4</w:t>
      </w:r>
      <w:r w:rsidRPr="00654378">
        <w:tab/>
        <w:t xml:space="preserve">Impacts on existing </w:t>
      </w:r>
      <w:r>
        <w:t>services</w:t>
      </w:r>
      <w:r w:rsidRPr="00654378">
        <w:t xml:space="preserve"> and interfaces</w:t>
      </w:r>
      <w:bookmarkEnd w:id="16"/>
      <w:bookmarkEnd w:id="17"/>
      <w:bookmarkEnd w:id="18"/>
      <w:bookmarkEnd w:id="19"/>
    </w:p>
    <w:p w14:paraId="78FA74E2" w14:textId="77777777" w:rsidR="000D69A3" w:rsidRDefault="000D69A3" w:rsidP="000D69A3">
      <w:pPr>
        <w:pStyle w:val="B1"/>
        <w:numPr>
          <w:ilvl w:val="0"/>
          <w:numId w:val="13"/>
        </w:numPr>
      </w:pPr>
      <w:r>
        <w:t xml:space="preserve">AF: </w:t>
      </w:r>
    </w:p>
    <w:p w14:paraId="3B62FCD6" w14:textId="73391E5C" w:rsidR="000D69A3" w:rsidRDefault="000D69A3" w:rsidP="000D69A3">
      <w:pPr>
        <w:pStyle w:val="B1"/>
        <w:numPr>
          <w:ilvl w:val="1"/>
          <w:numId w:val="13"/>
        </w:numPr>
      </w:pPr>
      <w:r>
        <w:t xml:space="preserve">Indication of burst timing </w:t>
      </w:r>
      <w:r w:rsidR="00413B95">
        <w:t>adaptation</w:t>
      </w:r>
      <w:r>
        <w:t xml:space="preserve"> capabilities.</w:t>
      </w:r>
    </w:p>
    <w:p w14:paraId="5F8A6599" w14:textId="4B61834B" w:rsidR="000D69A3" w:rsidRDefault="000D69A3" w:rsidP="000D69A3">
      <w:pPr>
        <w:pStyle w:val="B1"/>
        <w:numPr>
          <w:ilvl w:val="1"/>
          <w:numId w:val="13"/>
        </w:numPr>
      </w:pPr>
      <w:r>
        <w:t xml:space="preserve">Burst sending schedule adaptation </w:t>
      </w:r>
      <w:r w:rsidR="009D4180">
        <w:t xml:space="preserve">according </w:t>
      </w:r>
      <w:r>
        <w:t xml:space="preserve">to </w:t>
      </w:r>
      <w:r w:rsidR="009D4180">
        <w:t xml:space="preserve">the </w:t>
      </w:r>
      <w:r>
        <w:t xml:space="preserve">received timing preferences. </w:t>
      </w:r>
    </w:p>
    <w:p w14:paraId="5B687FD6" w14:textId="76F6A9F6" w:rsidR="000D69A3" w:rsidRDefault="000D69A3" w:rsidP="000D69A3">
      <w:pPr>
        <w:pStyle w:val="B1"/>
        <w:numPr>
          <w:ilvl w:val="0"/>
          <w:numId w:val="13"/>
        </w:numPr>
      </w:pPr>
      <w:r>
        <w:t>TSCTSF</w:t>
      </w:r>
      <w:r w:rsidR="009D4180">
        <w:t>:</w:t>
      </w:r>
    </w:p>
    <w:p w14:paraId="52FD2C1A" w14:textId="19D44995" w:rsidR="000D69A3" w:rsidRDefault="000D69A3" w:rsidP="000D69A3">
      <w:pPr>
        <w:pStyle w:val="B1"/>
        <w:numPr>
          <w:ilvl w:val="1"/>
          <w:numId w:val="13"/>
        </w:numPr>
      </w:pPr>
      <w:r>
        <w:t xml:space="preserve">Reception </w:t>
      </w:r>
      <w:r w:rsidR="005802C7">
        <w:t xml:space="preserve">and forwarding </w:t>
      </w:r>
      <w:r>
        <w:t xml:space="preserve">of burst </w:t>
      </w:r>
      <w:r w:rsidR="00C30DC6">
        <w:t xml:space="preserve">timing </w:t>
      </w:r>
      <w:r w:rsidR="00413B95">
        <w:t>adaptation</w:t>
      </w:r>
      <w:r>
        <w:t xml:space="preserve"> capabilities</w:t>
      </w:r>
      <w:r w:rsidR="00C30DC6">
        <w:t>.</w:t>
      </w:r>
    </w:p>
    <w:p w14:paraId="5591C8D8" w14:textId="156F0275" w:rsidR="000D69A3" w:rsidRDefault="000D69A3" w:rsidP="000D69A3">
      <w:pPr>
        <w:pStyle w:val="B1"/>
        <w:numPr>
          <w:ilvl w:val="1"/>
          <w:numId w:val="13"/>
        </w:numPr>
      </w:pPr>
      <w:r>
        <w:t xml:space="preserve">Receptions of RAN timing preferences from the </w:t>
      </w:r>
      <w:r w:rsidR="00DE0C26">
        <w:t>PCF</w:t>
      </w:r>
      <w:r w:rsidR="00C30DC6">
        <w:t>.</w:t>
      </w:r>
    </w:p>
    <w:p w14:paraId="54D2F9C8" w14:textId="77777777" w:rsidR="000D69A3" w:rsidRDefault="000D69A3" w:rsidP="000D69A3">
      <w:pPr>
        <w:pStyle w:val="B1"/>
        <w:numPr>
          <w:ilvl w:val="1"/>
          <w:numId w:val="13"/>
        </w:numPr>
      </w:pPr>
      <w:r>
        <w:t xml:space="preserve">Derivation of the exact BAT from the wider BAW from the RAN and timing coordination between burst of different TSC streams. </w:t>
      </w:r>
    </w:p>
    <w:p w14:paraId="3CC55C67" w14:textId="1FCEA4F7" w:rsidR="000D69A3" w:rsidRDefault="000D69A3" w:rsidP="000D69A3">
      <w:pPr>
        <w:pStyle w:val="B1"/>
        <w:numPr>
          <w:ilvl w:val="0"/>
          <w:numId w:val="13"/>
        </w:numPr>
      </w:pPr>
      <w:r>
        <w:t>RAN</w:t>
      </w:r>
      <w:r w:rsidR="00240363">
        <w:t>:</w:t>
      </w:r>
    </w:p>
    <w:p w14:paraId="7CD3A5D5" w14:textId="1F3539EE" w:rsidR="005802C7" w:rsidRDefault="005802C7" w:rsidP="000D69A3">
      <w:pPr>
        <w:pStyle w:val="B1"/>
        <w:numPr>
          <w:ilvl w:val="1"/>
          <w:numId w:val="13"/>
        </w:numPr>
      </w:pPr>
      <w:r>
        <w:t>Reception of Adjustment Capability flag that triggers derivation of RAN Burst arrival window.</w:t>
      </w:r>
    </w:p>
    <w:p w14:paraId="13D3D189" w14:textId="37C325CE" w:rsidR="005802C7" w:rsidRDefault="000D69A3" w:rsidP="005802C7">
      <w:pPr>
        <w:pStyle w:val="B1"/>
        <w:numPr>
          <w:ilvl w:val="1"/>
          <w:numId w:val="13"/>
        </w:numPr>
      </w:pPr>
      <w:r>
        <w:t xml:space="preserve">Derivation of RAN </w:t>
      </w:r>
      <w:r w:rsidR="00C50652">
        <w:t xml:space="preserve">burst </w:t>
      </w:r>
      <w:r>
        <w:t>timing preferences from the radio configurations</w:t>
      </w:r>
      <w:r w:rsidR="00C50652">
        <w:t xml:space="preserve"> and radio resource status</w:t>
      </w:r>
      <w:r>
        <w:t xml:space="preserve">. </w:t>
      </w:r>
    </w:p>
    <w:p w14:paraId="3400DA16" w14:textId="559B5BF2" w:rsidR="000D69A3" w:rsidRDefault="000D69A3" w:rsidP="000D69A3">
      <w:pPr>
        <w:pStyle w:val="B1"/>
        <w:numPr>
          <w:ilvl w:val="0"/>
          <w:numId w:val="13"/>
        </w:numPr>
      </w:pPr>
      <w:r>
        <w:t>SMF</w:t>
      </w:r>
      <w:r w:rsidR="00240363">
        <w:t>:</w:t>
      </w:r>
    </w:p>
    <w:p w14:paraId="1FBB41A8" w14:textId="54BA0641" w:rsidR="000D69A3" w:rsidRDefault="000D69A3" w:rsidP="000D69A3">
      <w:pPr>
        <w:pStyle w:val="B1"/>
        <w:numPr>
          <w:ilvl w:val="1"/>
          <w:numId w:val="13"/>
        </w:numPr>
      </w:pPr>
      <w:r>
        <w:t xml:space="preserve">Translation of </w:t>
      </w:r>
      <w:r w:rsidR="00FB5465">
        <w:t xml:space="preserve">RAN </w:t>
      </w:r>
      <w:r>
        <w:t xml:space="preserve">burst arrival window to 5GS ingress burst arrival window. </w:t>
      </w:r>
    </w:p>
    <w:p w14:paraId="6DD27E54" w14:textId="44234704" w:rsidR="000D69A3" w:rsidRDefault="000D69A3" w:rsidP="000D69A3">
      <w:pPr>
        <w:pStyle w:val="B1"/>
        <w:numPr>
          <w:ilvl w:val="0"/>
          <w:numId w:val="13"/>
        </w:numPr>
      </w:pPr>
      <w:r>
        <w:t>NEF, PCF</w:t>
      </w:r>
      <w:r w:rsidR="00240363">
        <w:t>:</w:t>
      </w:r>
    </w:p>
    <w:p w14:paraId="3F45547A" w14:textId="4278E19D" w:rsidR="000D69A3" w:rsidRDefault="000D69A3" w:rsidP="000D69A3">
      <w:pPr>
        <w:pStyle w:val="B1"/>
        <w:numPr>
          <w:ilvl w:val="1"/>
          <w:numId w:val="13"/>
        </w:numPr>
      </w:pPr>
      <w:r>
        <w:t xml:space="preserve">Support of signalling burst timing </w:t>
      </w:r>
      <w:r w:rsidR="00413B95">
        <w:t>adaptation</w:t>
      </w:r>
      <w:r>
        <w:t xml:space="preserve"> capabilities and RAN timing preferences. </w:t>
      </w:r>
    </w:p>
    <w:p w14:paraId="75B1A268" w14:textId="77777777" w:rsidR="000D69A3" w:rsidRDefault="000D69A3" w:rsidP="00BE7060">
      <w:pPr>
        <w:rPr>
          <w:color w:val="FF0000"/>
          <w:sz w:val="40"/>
        </w:rPr>
      </w:pP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5894" w14:textId="77777777" w:rsidR="008B61B1" w:rsidRDefault="008B61B1">
      <w:r>
        <w:separator/>
      </w:r>
    </w:p>
    <w:p w14:paraId="553A05F9" w14:textId="77777777" w:rsidR="008B61B1" w:rsidRDefault="008B61B1"/>
  </w:endnote>
  <w:endnote w:type="continuationSeparator" w:id="0">
    <w:p w14:paraId="6B19D547" w14:textId="77777777" w:rsidR="008B61B1" w:rsidRDefault="008B61B1">
      <w:r>
        <w:continuationSeparator/>
      </w:r>
    </w:p>
    <w:p w14:paraId="5917F2DD" w14:textId="77777777" w:rsidR="008B61B1" w:rsidRDefault="008B61B1"/>
  </w:endnote>
  <w:endnote w:type="continuationNotice" w:id="1">
    <w:p w14:paraId="7C14826A" w14:textId="77777777" w:rsidR="00F7730C" w:rsidRDefault="00F77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DF77" w14:textId="77777777" w:rsidR="008B61B1" w:rsidRDefault="008B61B1">
      <w:r>
        <w:separator/>
      </w:r>
    </w:p>
    <w:p w14:paraId="0EAA87F7" w14:textId="77777777" w:rsidR="008B61B1" w:rsidRDefault="008B61B1"/>
  </w:footnote>
  <w:footnote w:type="continuationSeparator" w:id="0">
    <w:p w14:paraId="7E2B3073" w14:textId="77777777" w:rsidR="008B61B1" w:rsidRDefault="008B61B1">
      <w:r>
        <w:continuationSeparator/>
      </w:r>
    </w:p>
    <w:p w14:paraId="59EEB3FF" w14:textId="77777777" w:rsidR="008B61B1" w:rsidRDefault="008B61B1"/>
  </w:footnote>
  <w:footnote w:type="continuationNotice" w:id="1">
    <w:p w14:paraId="75EAE5FD" w14:textId="77777777" w:rsidR="00F7730C" w:rsidRDefault="00F77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2"/>
  </w:num>
  <w:num w:numId="4">
    <w:abstractNumId w:val="6"/>
  </w:num>
  <w:num w:numId="5">
    <w:abstractNumId w:val="0"/>
  </w:num>
  <w:num w:numId="6">
    <w:abstractNumId w:val="0"/>
  </w:num>
  <w:num w:numId="7">
    <w:abstractNumId w:val="3"/>
  </w:num>
  <w:num w:numId="8">
    <w:abstractNumId w:val="5"/>
  </w:num>
  <w:num w:numId="9">
    <w:abstractNumId w:val="8"/>
  </w:num>
  <w:num w:numId="10">
    <w:abstractNumId w:val="4"/>
  </w:num>
  <w:num w:numId="11">
    <w:abstractNumId w:val="10"/>
  </w:num>
  <w:num w:numId="12">
    <w:abstractNumId w:val="7"/>
  </w:num>
  <w:num w:numId="13">
    <w:abstractNumId w:val="9"/>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A38"/>
    <w:rsid w:val="00021C45"/>
    <w:rsid w:val="000222BA"/>
    <w:rsid w:val="000231FE"/>
    <w:rsid w:val="0002390F"/>
    <w:rsid w:val="000240CF"/>
    <w:rsid w:val="00024184"/>
    <w:rsid w:val="0002550A"/>
    <w:rsid w:val="00025AA2"/>
    <w:rsid w:val="00031350"/>
    <w:rsid w:val="00031547"/>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1EC"/>
    <w:rsid w:val="00053F07"/>
    <w:rsid w:val="000543B2"/>
    <w:rsid w:val="00055F99"/>
    <w:rsid w:val="000571D8"/>
    <w:rsid w:val="000573E1"/>
    <w:rsid w:val="00060E04"/>
    <w:rsid w:val="00060E20"/>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5AFF"/>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3C84"/>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E9D"/>
    <w:rsid w:val="000E5B4C"/>
    <w:rsid w:val="000E7AE2"/>
    <w:rsid w:val="000F0247"/>
    <w:rsid w:val="000F11BD"/>
    <w:rsid w:val="000F1325"/>
    <w:rsid w:val="000F1527"/>
    <w:rsid w:val="000F1BE9"/>
    <w:rsid w:val="000F2095"/>
    <w:rsid w:val="000F24D9"/>
    <w:rsid w:val="000F2A65"/>
    <w:rsid w:val="000F3D07"/>
    <w:rsid w:val="000F49CD"/>
    <w:rsid w:val="000F4E5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39F"/>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7DA6"/>
    <w:rsid w:val="00137F8C"/>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3F9E"/>
    <w:rsid w:val="00184A17"/>
    <w:rsid w:val="001853DB"/>
    <w:rsid w:val="001858BB"/>
    <w:rsid w:val="00185CCD"/>
    <w:rsid w:val="00185E37"/>
    <w:rsid w:val="00187E85"/>
    <w:rsid w:val="00190045"/>
    <w:rsid w:val="00191501"/>
    <w:rsid w:val="0019237E"/>
    <w:rsid w:val="00192678"/>
    <w:rsid w:val="00193EF7"/>
    <w:rsid w:val="001949BA"/>
    <w:rsid w:val="00195502"/>
    <w:rsid w:val="00195F75"/>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C7F3F"/>
    <w:rsid w:val="001D02F2"/>
    <w:rsid w:val="001D0906"/>
    <w:rsid w:val="001D18D7"/>
    <w:rsid w:val="001D39F9"/>
    <w:rsid w:val="001D4D38"/>
    <w:rsid w:val="001D4FCC"/>
    <w:rsid w:val="001E1D20"/>
    <w:rsid w:val="001E37F3"/>
    <w:rsid w:val="001E4ACD"/>
    <w:rsid w:val="001E678B"/>
    <w:rsid w:val="001F0142"/>
    <w:rsid w:val="001F1013"/>
    <w:rsid w:val="001F11DD"/>
    <w:rsid w:val="001F21B2"/>
    <w:rsid w:val="001F404A"/>
    <w:rsid w:val="001F465F"/>
    <w:rsid w:val="001F54D2"/>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0363"/>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2191"/>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67F6"/>
    <w:rsid w:val="002F68CA"/>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6F8B"/>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426C"/>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4850"/>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ED2"/>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553"/>
    <w:rsid w:val="00530CEF"/>
    <w:rsid w:val="005317B7"/>
    <w:rsid w:val="005326B5"/>
    <w:rsid w:val="00534F0C"/>
    <w:rsid w:val="00534FA8"/>
    <w:rsid w:val="005353C3"/>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0E36"/>
    <w:rsid w:val="005713C6"/>
    <w:rsid w:val="005715ED"/>
    <w:rsid w:val="00572E28"/>
    <w:rsid w:val="005732B6"/>
    <w:rsid w:val="00573DA0"/>
    <w:rsid w:val="00574D70"/>
    <w:rsid w:val="005756BA"/>
    <w:rsid w:val="005764F3"/>
    <w:rsid w:val="005802C7"/>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714"/>
    <w:rsid w:val="00594D31"/>
    <w:rsid w:val="00596CD6"/>
    <w:rsid w:val="00597BB4"/>
    <w:rsid w:val="005A0CC7"/>
    <w:rsid w:val="005A20D3"/>
    <w:rsid w:val="005A23EF"/>
    <w:rsid w:val="005A2CD5"/>
    <w:rsid w:val="005A42FB"/>
    <w:rsid w:val="005A5398"/>
    <w:rsid w:val="005A5734"/>
    <w:rsid w:val="005A6346"/>
    <w:rsid w:val="005A6A37"/>
    <w:rsid w:val="005B0200"/>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5F7F9D"/>
    <w:rsid w:val="00600BD8"/>
    <w:rsid w:val="006022A7"/>
    <w:rsid w:val="00602D5B"/>
    <w:rsid w:val="00603FA3"/>
    <w:rsid w:val="006040E7"/>
    <w:rsid w:val="0060522B"/>
    <w:rsid w:val="00606092"/>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24EC"/>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385"/>
    <w:rsid w:val="00657827"/>
    <w:rsid w:val="00660819"/>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B86"/>
    <w:rsid w:val="00772D01"/>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17AB0"/>
    <w:rsid w:val="008205B7"/>
    <w:rsid w:val="00820945"/>
    <w:rsid w:val="00820ED0"/>
    <w:rsid w:val="00820F54"/>
    <w:rsid w:val="00821EA3"/>
    <w:rsid w:val="00822796"/>
    <w:rsid w:val="008239CF"/>
    <w:rsid w:val="00824674"/>
    <w:rsid w:val="008306CD"/>
    <w:rsid w:val="008307B2"/>
    <w:rsid w:val="00835176"/>
    <w:rsid w:val="00836C38"/>
    <w:rsid w:val="00841CB3"/>
    <w:rsid w:val="00842611"/>
    <w:rsid w:val="00847C02"/>
    <w:rsid w:val="00850C6B"/>
    <w:rsid w:val="008511CE"/>
    <w:rsid w:val="008514B5"/>
    <w:rsid w:val="008516AF"/>
    <w:rsid w:val="008523B2"/>
    <w:rsid w:val="00852CE9"/>
    <w:rsid w:val="008531FB"/>
    <w:rsid w:val="008536E3"/>
    <w:rsid w:val="008536EB"/>
    <w:rsid w:val="0085399A"/>
    <w:rsid w:val="00855AEB"/>
    <w:rsid w:val="00856A2C"/>
    <w:rsid w:val="00856B27"/>
    <w:rsid w:val="00857AB6"/>
    <w:rsid w:val="008628FA"/>
    <w:rsid w:val="008638FF"/>
    <w:rsid w:val="008648BA"/>
    <w:rsid w:val="00866AF8"/>
    <w:rsid w:val="00871B0A"/>
    <w:rsid w:val="00871F9C"/>
    <w:rsid w:val="0087209D"/>
    <w:rsid w:val="00872B11"/>
    <w:rsid w:val="00873273"/>
    <w:rsid w:val="008738F0"/>
    <w:rsid w:val="0087584E"/>
    <w:rsid w:val="00875AD0"/>
    <w:rsid w:val="00875BF5"/>
    <w:rsid w:val="0088275E"/>
    <w:rsid w:val="00883932"/>
    <w:rsid w:val="008846A4"/>
    <w:rsid w:val="00884DB2"/>
    <w:rsid w:val="00886125"/>
    <w:rsid w:val="00886737"/>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2CE0"/>
    <w:rsid w:val="008A4466"/>
    <w:rsid w:val="008A448F"/>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5EF3"/>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1C65"/>
    <w:rsid w:val="00922D7A"/>
    <w:rsid w:val="00922E2B"/>
    <w:rsid w:val="00923750"/>
    <w:rsid w:val="00924410"/>
    <w:rsid w:val="0092585C"/>
    <w:rsid w:val="00925D94"/>
    <w:rsid w:val="0092627A"/>
    <w:rsid w:val="009276B8"/>
    <w:rsid w:val="0093234B"/>
    <w:rsid w:val="00932B34"/>
    <w:rsid w:val="009349F5"/>
    <w:rsid w:val="009354F9"/>
    <w:rsid w:val="0093558C"/>
    <w:rsid w:val="00935720"/>
    <w:rsid w:val="00935D76"/>
    <w:rsid w:val="00936579"/>
    <w:rsid w:val="009379CF"/>
    <w:rsid w:val="009400D4"/>
    <w:rsid w:val="00941201"/>
    <w:rsid w:val="00941D61"/>
    <w:rsid w:val="009441F0"/>
    <w:rsid w:val="0094444D"/>
    <w:rsid w:val="009447C2"/>
    <w:rsid w:val="00944DF5"/>
    <w:rsid w:val="00945B6A"/>
    <w:rsid w:val="009460F5"/>
    <w:rsid w:val="0094692A"/>
    <w:rsid w:val="00950286"/>
    <w:rsid w:val="0095441D"/>
    <w:rsid w:val="00955A7E"/>
    <w:rsid w:val="00957F1D"/>
    <w:rsid w:val="00960B1C"/>
    <w:rsid w:val="009631DA"/>
    <w:rsid w:val="009635F4"/>
    <w:rsid w:val="00963EB7"/>
    <w:rsid w:val="00964483"/>
    <w:rsid w:val="0096487D"/>
    <w:rsid w:val="009654FD"/>
    <w:rsid w:val="00967EC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C78AA"/>
    <w:rsid w:val="009D00BF"/>
    <w:rsid w:val="009D06DA"/>
    <w:rsid w:val="009D1708"/>
    <w:rsid w:val="009D3655"/>
    <w:rsid w:val="009D3BD8"/>
    <w:rsid w:val="009D3F25"/>
    <w:rsid w:val="009D4180"/>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970"/>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85B1F"/>
    <w:rsid w:val="00A902A9"/>
    <w:rsid w:val="00A9082C"/>
    <w:rsid w:val="00A92A06"/>
    <w:rsid w:val="00A936D8"/>
    <w:rsid w:val="00A93BB5"/>
    <w:rsid w:val="00A94A57"/>
    <w:rsid w:val="00A950CD"/>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1D1"/>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55A"/>
    <w:rsid w:val="00AF5947"/>
    <w:rsid w:val="00AF5ADA"/>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4091"/>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3139"/>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BF6C02"/>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0DC6"/>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0652"/>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1B7"/>
    <w:rsid w:val="00CD5B17"/>
    <w:rsid w:val="00CE1B9D"/>
    <w:rsid w:val="00CE20CB"/>
    <w:rsid w:val="00CE2430"/>
    <w:rsid w:val="00CE2833"/>
    <w:rsid w:val="00CE4ED0"/>
    <w:rsid w:val="00CE4FCC"/>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9C3"/>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0201"/>
    <w:rsid w:val="00D41D72"/>
    <w:rsid w:val="00D42A80"/>
    <w:rsid w:val="00D440A5"/>
    <w:rsid w:val="00D440B9"/>
    <w:rsid w:val="00D45E8C"/>
    <w:rsid w:val="00D45F9C"/>
    <w:rsid w:val="00D464DE"/>
    <w:rsid w:val="00D46C14"/>
    <w:rsid w:val="00D47530"/>
    <w:rsid w:val="00D50319"/>
    <w:rsid w:val="00D508C3"/>
    <w:rsid w:val="00D52ABF"/>
    <w:rsid w:val="00D53E6E"/>
    <w:rsid w:val="00D54B6E"/>
    <w:rsid w:val="00D54F44"/>
    <w:rsid w:val="00D56280"/>
    <w:rsid w:val="00D56862"/>
    <w:rsid w:val="00D5777F"/>
    <w:rsid w:val="00D57E9E"/>
    <w:rsid w:val="00D602F3"/>
    <w:rsid w:val="00D60569"/>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0C26"/>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4BBD"/>
    <w:rsid w:val="00E1517F"/>
    <w:rsid w:val="00E156E4"/>
    <w:rsid w:val="00E15E02"/>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50F86"/>
    <w:rsid w:val="00E53E79"/>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2D72"/>
    <w:rsid w:val="00E830BC"/>
    <w:rsid w:val="00E83797"/>
    <w:rsid w:val="00E84C06"/>
    <w:rsid w:val="00E84D33"/>
    <w:rsid w:val="00E903D4"/>
    <w:rsid w:val="00E92257"/>
    <w:rsid w:val="00E9292A"/>
    <w:rsid w:val="00E947D3"/>
    <w:rsid w:val="00E95DCD"/>
    <w:rsid w:val="00E97B5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4AA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2462"/>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449"/>
    <w:rsid w:val="00F1156E"/>
    <w:rsid w:val="00F1163F"/>
    <w:rsid w:val="00F11780"/>
    <w:rsid w:val="00F123CF"/>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5A88"/>
    <w:rsid w:val="00F567C7"/>
    <w:rsid w:val="00F56936"/>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7730C"/>
    <w:rsid w:val="00F805FB"/>
    <w:rsid w:val="00F80F37"/>
    <w:rsid w:val="00F81903"/>
    <w:rsid w:val="00F81B54"/>
    <w:rsid w:val="00F835CE"/>
    <w:rsid w:val="00F83E25"/>
    <w:rsid w:val="00F85BF1"/>
    <w:rsid w:val="00F866C3"/>
    <w:rsid w:val="00F867CB"/>
    <w:rsid w:val="00F87B61"/>
    <w:rsid w:val="00F90B58"/>
    <w:rsid w:val="00F90E69"/>
    <w:rsid w:val="00F9126D"/>
    <w:rsid w:val="00F91D2D"/>
    <w:rsid w:val="00F92A99"/>
    <w:rsid w:val="00F92DAE"/>
    <w:rsid w:val="00F9639C"/>
    <w:rsid w:val="00F96873"/>
    <w:rsid w:val="00F9754F"/>
    <w:rsid w:val="00F97AD1"/>
    <w:rsid w:val="00FA2AB6"/>
    <w:rsid w:val="00FA419A"/>
    <w:rsid w:val="00FA4C6B"/>
    <w:rsid w:val="00FA5739"/>
    <w:rsid w:val="00FB01A3"/>
    <w:rsid w:val="00FB0790"/>
    <w:rsid w:val="00FB2538"/>
    <w:rsid w:val="00FB2E1C"/>
    <w:rsid w:val="00FB32BA"/>
    <w:rsid w:val="00FB39D5"/>
    <w:rsid w:val="00FB4174"/>
    <w:rsid w:val="00FB5465"/>
    <w:rsid w:val="00FB55BE"/>
    <w:rsid w:val="00FB663E"/>
    <w:rsid w:val="00FC1937"/>
    <w:rsid w:val="00FC1D02"/>
    <w:rsid w:val="00FC64B3"/>
    <w:rsid w:val="00FC7EEB"/>
    <w:rsid w:val="00FD0243"/>
    <w:rsid w:val="00FD0F70"/>
    <w:rsid w:val="00FD2977"/>
    <w:rsid w:val="00FD29AC"/>
    <w:rsid w:val="00FD35DD"/>
    <w:rsid w:val="00FD3C42"/>
    <w:rsid w:val="00FD4FCA"/>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3A7684"/>
    <w:rsid w:val="01C3CE53"/>
    <w:rsid w:val="02B13264"/>
    <w:rsid w:val="0D656263"/>
    <w:rsid w:val="0EBAF26C"/>
    <w:rsid w:val="131317C0"/>
    <w:rsid w:val="1688E3AF"/>
    <w:rsid w:val="1F9AC4CA"/>
    <w:rsid w:val="2CC9BF04"/>
    <w:rsid w:val="2D75DB4F"/>
    <w:rsid w:val="2E432743"/>
    <w:rsid w:val="2EE7760B"/>
    <w:rsid w:val="31B6D3B9"/>
    <w:rsid w:val="433A0AD2"/>
    <w:rsid w:val="46B3A8E4"/>
    <w:rsid w:val="480D7BF5"/>
    <w:rsid w:val="48510CDC"/>
    <w:rsid w:val="49ECDD3D"/>
    <w:rsid w:val="5713FF84"/>
    <w:rsid w:val="5FD2B174"/>
    <w:rsid w:val="61EE8EDC"/>
    <w:rsid w:val="63671836"/>
    <w:rsid w:val="65719682"/>
    <w:rsid w:val="66C19E17"/>
    <w:rsid w:val="72C32DEB"/>
    <w:rsid w:val="747D8EE2"/>
    <w:rsid w:val="75D2BB68"/>
    <w:rsid w:val="7609541D"/>
    <w:rsid w:val="7937A6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6DD8672B"/>
  <w15:chartTrackingRefBased/>
  <w15:docId w15:val="{F7A7E348-198F-4337-B33C-1AACB221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5AIRPNAIUNRU-2028481721-6172</_dlc_DocId>
    <_dlc_DocIdUrl xmlns="71c5aaf6-e6ce-465b-b873-5148d2a4c105">
      <Url>https://nokia.sharepoint.com/sites/c5g/e2earch/_layouts/15/DocIdRedir.aspx?ID=5AIRPNAIUNRU-2028481721-6172</Url>
      <Description>5AIRPNAIUNRU-2028481721-6172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A423A-E78E-4EAB-BD1E-AED130B43FAC}">
  <ds:schemaRefs>
    <ds:schemaRef ds:uri="3b34c8f0-1ef5-4d1e-bb66-517ce7fe7356"/>
    <ds:schemaRef ds:uri="http://schemas.microsoft.com/office/2006/metadata/properties"/>
    <ds:schemaRef ds:uri="71c5aaf6-e6ce-465b-b873-5148d2a4c105"/>
    <ds:schemaRef ds:uri="http://purl.org/dc/terms/"/>
    <ds:schemaRef ds:uri="f659f8e2-1f61-4f73-8f5e-1b768c00d15a"/>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3840f4f-04be-43d1-b2ef-6ff1382503c7"/>
    <ds:schemaRef ds:uri="http://www.w3.org/XML/1998/namespace"/>
    <ds:schemaRef ds:uri="http://purl.org/dc/dcmitype/"/>
  </ds:schemaRefs>
</ds:datastoreItem>
</file>

<file path=customXml/itemProps2.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813</Words>
  <Characters>4377</Characters>
  <Application>Microsoft Office Word</Application>
  <DocSecurity>0</DocSecurity>
  <Lines>36</Lines>
  <Paragraphs>10</Paragraphs>
  <ScaleCrop>false</ScaleCrop>
  <Company>ETSI/MCC</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Editor</cp:lastModifiedBy>
  <cp:revision>77</cp:revision>
  <cp:lastPrinted>2003-09-26T09:29:00Z</cp:lastPrinted>
  <dcterms:created xsi:type="dcterms:W3CDTF">2022-03-21T12:18:00Z</dcterms:created>
  <dcterms:modified xsi:type="dcterms:W3CDTF">2022-03-29T19:03:00Z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68e83a6e-cb11-4eeb-b8c5-8513f5e4f693</vt:lpwstr>
  </property>
</Properties>
</file>